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0EB4F" w14:textId="77777777" w:rsidR="00812DDB" w:rsidRDefault="00812DDB" w:rsidP="00812DD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Antony GODMAN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7DFFA0A" w14:textId="77777777" w:rsidR="00812DDB" w:rsidRDefault="00812DDB" w:rsidP="00812DDB">
      <w:pPr>
        <w:pStyle w:val="NoSpacing"/>
        <w:rPr>
          <w:rFonts w:cs="Times New Roman"/>
          <w:szCs w:val="24"/>
        </w:rPr>
      </w:pPr>
    </w:p>
    <w:p w14:paraId="3687F7EC" w14:textId="77777777" w:rsidR="00812DDB" w:rsidRDefault="00812DDB" w:rsidP="00812DDB">
      <w:pPr>
        <w:pStyle w:val="NoSpacing"/>
        <w:rPr>
          <w:rFonts w:cs="Times New Roman"/>
          <w:szCs w:val="24"/>
        </w:rPr>
      </w:pPr>
    </w:p>
    <w:p w14:paraId="193EEB9C" w14:textId="77777777" w:rsidR="00812DDB" w:rsidRDefault="00812DDB" w:rsidP="00812D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Lewes, Sussex, into</w:t>
      </w:r>
    </w:p>
    <w:p w14:paraId="1DE16F1B" w14:textId="77777777" w:rsidR="00812DDB" w:rsidRDefault="00812DDB" w:rsidP="00812D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</w:t>
      </w:r>
    </w:p>
    <w:p w14:paraId="6C701175" w14:textId="77777777" w:rsidR="00812DDB" w:rsidRDefault="00812DDB" w:rsidP="00812DD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25AAD9E" w14:textId="77777777" w:rsidR="00812DDB" w:rsidRDefault="00812DDB" w:rsidP="00812DD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p.54)</w:t>
      </w:r>
    </w:p>
    <w:p w14:paraId="0BC34079" w14:textId="77777777" w:rsidR="00812DDB" w:rsidRDefault="00812DDB" w:rsidP="00812DDB">
      <w:pPr>
        <w:pStyle w:val="NoSpacing"/>
        <w:rPr>
          <w:rFonts w:eastAsia="Times New Roman" w:cs="Times New Roman"/>
          <w:szCs w:val="24"/>
        </w:rPr>
      </w:pPr>
    </w:p>
    <w:p w14:paraId="5C8D0CAA" w14:textId="77777777" w:rsidR="00812DDB" w:rsidRDefault="00812DDB" w:rsidP="00812DDB">
      <w:pPr>
        <w:pStyle w:val="NoSpacing"/>
        <w:rPr>
          <w:rFonts w:eastAsia="Times New Roman" w:cs="Times New Roman"/>
          <w:szCs w:val="24"/>
        </w:rPr>
      </w:pPr>
    </w:p>
    <w:p w14:paraId="2A2BC421" w14:textId="77777777" w:rsidR="00812DDB" w:rsidRDefault="00812DDB" w:rsidP="00812DD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May 2023</w:t>
      </w:r>
    </w:p>
    <w:p w14:paraId="3EE00C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35FB8" w14:textId="77777777" w:rsidR="00812DDB" w:rsidRDefault="00812DDB" w:rsidP="009139A6">
      <w:r>
        <w:separator/>
      </w:r>
    </w:p>
  </w:endnote>
  <w:endnote w:type="continuationSeparator" w:id="0">
    <w:p w14:paraId="5348850B" w14:textId="77777777" w:rsidR="00812DDB" w:rsidRDefault="00812D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32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3A6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F5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99839" w14:textId="77777777" w:rsidR="00812DDB" w:rsidRDefault="00812DDB" w:rsidP="009139A6">
      <w:r>
        <w:separator/>
      </w:r>
    </w:p>
  </w:footnote>
  <w:footnote w:type="continuationSeparator" w:id="0">
    <w:p w14:paraId="090DA820" w14:textId="77777777" w:rsidR="00812DDB" w:rsidRDefault="00812D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A5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8F6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B39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DDB"/>
    <w:rsid w:val="000666E0"/>
    <w:rsid w:val="002510B7"/>
    <w:rsid w:val="005C130B"/>
    <w:rsid w:val="00812DD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89064"/>
  <w15:chartTrackingRefBased/>
  <w15:docId w15:val="{35B834FE-144F-49CD-A986-51C8110D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2023-05-09T17:02:00Z</dcterms:created>
  <dcterms:modified xsi:type="dcterms:W3CDTF">2023-05-09T17:03:00Z</dcterms:modified>
</cp:coreProperties>
</file>